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EB8AB" w14:textId="77777777" w:rsidR="00AF7BFA" w:rsidRDefault="00AF7BFA" w:rsidP="001C34EF">
      <w:r>
        <w:separator/>
      </w:r>
    </w:p>
  </w:endnote>
  <w:endnote w:type="continuationSeparator" w:id="0">
    <w:p w14:paraId="384EDEF1" w14:textId="77777777" w:rsidR="00AF7BFA" w:rsidRDefault="00AF7BFA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3E729" w14:textId="77777777" w:rsidR="00AF7BFA" w:rsidRDefault="00AF7BFA" w:rsidP="001C34EF">
      <w:r>
        <w:separator/>
      </w:r>
    </w:p>
  </w:footnote>
  <w:footnote w:type="continuationSeparator" w:id="0">
    <w:p w14:paraId="7D0BF2EE" w14:textId="77777777" w:rsidR="00AF7BFA" w:rsidRDefault="00AF7BFA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1898318448">
    <w:abstractNumId w:val="0"/>
  </w:num>
  <w:num w:numId="2" w16cid:durableId="945768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32102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8485422">
    <w:abstractNumId w:val="3"/>
  </w:num>
  <w:num w:numId="5" w16cid:durableId="332682746">
    <w:abstractNumId w:val="7"/>
  </w:num>
  <w:num w:numId="6" w16cid:durableId="512379116">
    <w:abstractNumId w:val="5"/>
  </w:num>
  <w:num w:numId="7" w16cid:durableId="1091780731">
    <w:abstractNumId w:val="6"/>
  </w:num>
  <w:num w:numId="8" w16cid:durableId="1609704138">
    <w:abstractNumId w:val="1"/>
  </w:num>
  <w:num w:numId="9" w16cid:durableId="493305299">
    <w:abstractNumId w:val="2"/>
  </w:num>
  <w:num w:numId="10" w16cid:durableId="1974553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6EDD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36E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134F0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AF7BFA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umowy- Obowiązki informacyjne Wykonawcy.docx</dmsv2BaseFileName>
    <dmsv2BaseDisplayName xmlns="http://schemas.microsoft.com/sharepoint/v3">Załącznik nr 10 do umowy- Obowiązki informacyjne Wykonawcy</dmsv2BaseDisplayName>
    <dmsv2SWPP2ObjectNumber xmlns="http://schemas.microsoft.com/sharepoint/v3">POST/DYS/OLD/GZ/00337/2024                        </dmsv2SWPP2ObjectNumber>
    <dmsv2SWPP2SumMD5 xmlns="http://schemas.microsoft.com/sharepoint/v3">c406504cd33f3f45763d3e32eb9dcfdb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631475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18745023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4ANH736ZKQP7-1993002132-5124</_dlc_DocId>
    <_dlc_DocIdUrl xmlns="a19cb1c7-c5c7-46d4-85ae-d83685407bba">
      <Url>https://swpp2.dms.gkpge.pl/sites/27/_layouts/15/DocIdRedir.aspx?ID=4ANH736ZKQP7-1993002132-5124</Url>
      <Description>4ANH736ZKQP7-1993002132-5124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A685FD56B971641B5DB30B362AF3903" ma:contentTypeVersion="0" ma:contentTypeDescription="SWPP2 Dokument bazowy" ma:contentTypeScope="" ma:versionID="753399aeb7bf1f1d5b301fac2f16d27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D2AC1F-0C9C-4142-B656-90361B542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1</TotalTime>
  <Pages>1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Rydzik Józef [PGE Dystr. O.Rzeszów]</cp:lastModifiedBy>
  <cp:revision>4</cp:revision>
  <cp:lastPrinted>2022-06-21T11:07:00Z</cp:lastPrinted>
  <dcterms:created xsi:type="dcterms:W3CDTF">2024-07-25T10:36:00Z</dcterms:created>
  <dcterms:modified xsi:type="dcterms:W3CDTF">2026-04-23T05:59:00Z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0x01018910003A685FD56B971641B5DB30B362AF3903</vt:lpwstr>
  </property>
  <property fmtid="{D5CDD505-2E9C-101B-9397-08002B2CF9AE}" pid="3" name="_dlc_DocIdItemGuid">
    <vt:lpwstr>1ef36b87-aec9-48a8-9ea5-abe720989f56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2026-04-23T05:59:10Z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e4c49bb2-6e87-4887-9354-df1e070c06e2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